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AF" w:rsidRPr="00DB72EF" w:rsidRDefault="00A01FAF" w:rsidP="00DB72EF">
      <w:pPr>
        <w:ind w:left="6372"/>
        <w:jc w:val="both"/>
      </w:pPr>
      <w:r w:rsidRPr="00DB72EF">
        <w:t>Załącznik nr 4 do SWZ</w:t>
      </w:r>
    </w:p>
    <w:p w:rsidR="00A01FAF" w:rsidRPr="00DB72EF" w:rsidRDefault="00A01FAF">
      <w:pPr>
        <w:rPr>
          <w:b/>
          <w:i/>
        </w:rPr>
      </w:pPr>
    </w:p>
    <w:p w:rsidR="00A01FAF" w:rsidRPr="00DB72EF" w:rsidRDefault="00A01FAF">
      <w:pPr>
        <w:ind w:right="5954"/>
      </w:pPr>
      <w:r>
        <w:t>………………………………</w:t>
      </w:r>
    </w:p>
    <w:p w:rsidR="00A01FAF" w:rsidRPr="00DB72EF" w:rsidRDefault="00A01FAF">
      <w:pPr>
        <w:ind w:right="5954"/>
      </w:pPr>
      <w:r>
        <w:t>………………………………</w:t>
      </w:r>
    </w:p>
    <w:p w:rsidR="00A01FAF" w:rsidRPr="00DB72EF" w:rsidRDefault="00A01FAF">
      <w:pPr>
        <w:ind w:right="5954"/>
      </w:pPr>
      <w:r>
        <w:t>………………………………</w:t>
      </w:r>
    </w:p>
    <w:p w:rsidR="00A01FAF" w:rsidRPr="00DB72EF" w:rsidRDefault="00A01FAF">
      <w:pPr>
        <w:ind w:right="5954"/>
        <w:rPr>
          <w:i/>
        </w:rPr>
      </w:pPr>
      <w:r w:rsidRPr="00DB72EF">
        <w:rPr>
          <w:i/>
        </w:rPr>
        <w:t>(pełna nazwa, adres)</w:t>
      </w:r>
    </w:p>
    <w:p w:rsidR="00A01FAF" w:rsidRPr="00DB72EF" w:rsidRDefault="00A01FAF">
      <w:pPr>
        <w:ind w:right="5954"/>
        <w:rPr>
          <w:i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A01FA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A01FAF" w:rsidRPr="00DB72EF" w:rsidRDefault="00A01FAF" w:rsidP="00D46125">
            <w:pPr>
              <w:spacing w:before="120"/>
              <w:jc w:val="center"/>
              <w:rPr>
                <w:b/>
              </w:rPr>
            </w:pPr>
            <w:r w:rsidRPr="00DB72EF">
              <w:rPr>
                <w:b/>
              </w:rPr>
              <w:t xml:space="preserve">ZOBOWIĄZANIE PODMIOTU/ÓW UDOSTĘPNIAJĄCEGO ZASOBY </w:t>
            </w:r>
          </w:p>
          <w:p w:rsidR="00A01FAF" w:rsidRDefault="00A01FAF" w:rsidP="00D46125">
            <w:pPr>
              <w:jc w:val="center"/>
              <w:rPr>
                <w:b/>
              </w:rPr>
            </w:pPr>
            <w:r w:rsidRPr="00D46125">
              <w:rPr>
                <w:b/>
                <w:color w:val="000000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A01FAF" w:rsidRPr="00DB72EF" w:rsidRDefault="00A01FAF" w:rsidP="00DB72EF">
      <w:pPr>
        <w:rPr>
          <w:i/>
        </w:rPr>
      </w:pPr>
      <w:bookmarkStart w:id="0" w:name="_GoBack"/>
      <w:bookmarkEnd w:id="0"/>
    </w:p>
    <w:p w:rsidR="00A01FAF" w:rsidRPr="00DB72EF" w:rsidRDefault="00A01FAF">
      <w:pPr>
        <w:jc w:val="both"/>
      </w:pPr>
      <w:r w:rsidRPr="00DB72EF"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A01FAF" w:rsidRPr="00DB72EF" w:rsidRDefault="00A01FAF" w:rsidP="00DB72EF">
      <w:pPr>
        <w:jc w:val="center"/>
        <w:rPr>
          <w:i/>
        </w:rPr>
      </w:pPr>
      <w:r w:rsidRPr="00DB72EF">
        <w:rPr>
          <w:i/>
        </w:rPr>
        <w:t>(nazwa i adres podmiotu udostępniającego zasoby, NIP/PESEL)</w:t>
      </w:r>
    </w:p>
    <w:p w:rsidR="00A01FAF" w:rsidRPr="00DB72EF" w:rsidRDefault="00A01FAF">
      <w:pPr>
        <w:jc w:val="both"/>
        <w:rPr>
          <w:b/>
          <w:i/>
        </w:rPr>
      </w:pPr>
    </w:p>
    <w:p w:rsidR="00A01FAF" w:rsidRPr="00DB72EF" w:rsidRDefault="00A01FAF">
      <w:pPr>
        <w:jc w:val="both"/>
        <w:rPr>
          <w:b/>
        </w:rPr>
      </w:pPr>
      <w:r w:rsidRPr="00DB72EF">
        <w:rPr>
          <w:b/>
        </w:rPr>
        <w:t>zobowiązuję się do oddania do dyspozycji niezbędnych zasobów na rzecz:</w:t>
      </w:r>
    </w:p>
    <w:p w:rsidR="00A01FAF" w:rsidRPr="00DB72EF" w:rsidRDefault="00A01FAF">
      <w:pPr>
        <w:jc w:val="both"/>
      </w:pPr>
      <w:r w:rsidRPr="00DB72EF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01FAF" w:rsidRPr="00DB72EF" w:rsidRDefault="00A01FAF">
      <w:pPr>
        <w:jc w:val="center"/>
        <w:rPr>
          <w:i/>
        </w:rPr>
      </w:pPr>
      <w:r w:rsidRPr="00DB72EF">
        <w:rPr>
          <w:i/>
        </w:rPr>
        <w:t>(nazwa i adres Wykonawcy/Wykonawców składającego/ych Ofertę)</w:t>
      </w:r>
    </w:p>
    <w:p w:rsidR="00A01FAF" w:rsidRPr="00DB72EF" w:rsidRDefault="00A01FAF">
      <w:pPr>
        <w:jc w:val="center"/>
        <w:rPr>
          <w:i/>
        </w:rPr>
      </w:pPr>
    </w:p>
    <w:p w:rsidR="00A01FAF" w:rsidRPr="00DB72EF" w:rsidRDefault="00A01FAF">
      <w:pPr>
        <w:jc w:val="center"/>
        <w:rPr>
          <w:i/>
        </w:rPr>
      </w:pPr>
    </w:p>
    <w:p w:rsidR="00A01FAF" w:rsidRDefault="00A01FAF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A01FAF" w:rsidRDefault="00A01FAF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A01FAF" w:rsidRPr="00DB72EF" w:rsidRDefault="00A01FAF" w:rsidP="00DB72EF">
      <w:pPr>
        <w:pStyle w:val="Normalny1"/>
        <w:tabs>
          <w:tab w:val="left" w:pos="2267"/>
          <w:tab w:val="center" w:pos="4536"/>
        </w:tabs>
        <w:jc w:val="center"/>
        <w:rPr>
          <w:b/>
          <w:bCs/>
        </w:rPr>
      </w:pPr>
      <w:r w:rsidRPr="00DB72EF">
        <w:rPr>
          <w:b/>
        </w:rPr>
        <w:t>„</w:t>
      </w:r>
      <w:r w:rsidRPr="00194C7F">
        <w:rPr>
          <w:b/>
          <w:sz w:val="28"/>
          <w:szCs w:val="28"/>
        </w:rPr>
        <w:t>Budowa rozdzielczej sieci wodociągowej w Niechłodzie</w:t>
      </w:r>
      <w:r w:rsidRPr="00DB72EF">
        <w:rPr>
          <w:b/>
        </w:rPr>
        <w:t>”</w:t>
      </w:r>
    </w:p>
    <w:p w:rsidR="00A01FAF" w:rsidRPr="00DB72EF" w:rsidRDefault="00A01FAF">
      <w:pPr>
        <w:jc w:val="both"/>
      </w:pPr>
    </w:p>
    <w:p w:rsidR="00A01FAF" w:rsidRPr="00DB72EF" w:rsidRDefault="00A01FAF">
      <w:pPr>
        <w:numPr>
          <w:ilvl w:val="3"/>
          <w:numId w:val="1"/>
        </w:numPr>
        <w:spacing w:line="360" w:lineRule="auto"/>
        <w:ind w:left="283" w:hanging="283"/>
      </w:pPr>
      <w:r w:rsidRPr="00DB72EF">
        <w:t>Zakres dostępnych wykonawcy zasobów podmiotu udostępniającego zasoby:</w:t>
      </w:r>
    </w:p>
    <w:p w:rsidR="00A01FAF" w:rsidRPr="00DB72EF" w:rsidRDefault="00A01FAF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01FAF" w:rsidRPr="00DB72EF" w:rsidRDefault="00A01FAF">
      <w:pPr>
        <w:jc w:val="both"/>
        <w:rPr>
          <w:color w:val="000000"/>
        </w:rPr>
      </w:pPr>
    </w:p>
    <w:p w:rsidR="00A01FAF" w:rsidRPr="00DB72EF" w:rsidRDefault="00A01FAF">
      <w:pPr>
        <w:numPr>
          <w:ilvl w:val="3"/>
          <w:numId w:val="1"/>
        </w:numPr>
        <w:spacing w:line="276" w:lineRule="auto"/>
        <w:ind w:left="426" w:hanging="426"/>
        <w:jc w:val="both"/>
      </w:pPr>
      <w:r w:rsidRPr="00DB72EF">
        <w:t>Sposób i okres udostępnienia wykonawcy i wykorzystania przez niego zasobów podmiotu udostępniającego te zasoby przy wykonywaniu zamówienia:</w:t>
      </w:r>
    </w:p>
    <w:p w:rsidR="00A01FAF" w:rsidRPr="00DB72EF" w:rsidRDefault="00A01FAF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A01FAF" w:rsidRPr="00DB72EF" w:rsidRDefault="00A01FAF">
      <w:pPr>
        <w:spacing w:line="360" w:lineRule="auto"/>
        <w:ind w:left="2340"/>
        <w:jc w:val="both"/>
      </w:pPr>
    </w:p>
    <w:p w:rsidR="00A01FAF" w:rsidRPr="00DB72EF" w:rsidRDefault="00A01FAF">
      <w:pPr>
        <w:numPr>
          <w:ilvl w:val="3"/>
          <w:numId w:val="1"/>
        </w:numPr>
        <w:spacing w:line="276" w:lineRule="auto"/>
        <w:ind w:left="426" w:hanging="426"/>
      </w:pPr>
      <w:r w:rsidRPr="00DB72EF"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A01FAF" w:rsidRPr="00DB72EF" w:rsidRDefault="00A01FAF">
      <w:pPr>
        <w:ind w:left="426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A01FAF" w:rsidRPr="00DB72EF" w:rsidRDefault="00A01FAF">
      <w:pPr>
        <w:spacing w:line="360" w:lineRule="auto"/>
        <w:ind w:left="426"/>
      </w:pPr>
    </w:p>
    <w:p w:rsidR="00A01FAF" w:rsidRPr="00D46125" w:rsidRDefault="00A01FAF">
      <w:pPr>
        <w:spacing w:line="360" w:lineRule="auto"/>
        <w:ind w:left="426"/>
        <w:rPr>
          <w:i/>
        </w:rPr>
      </w:pPr>
    </w:p>
    <w:p w:rsidR="00A01FAF" w:rsidRPr="00D46125" w:rsidRDefault="00A01FAF">
      <w:pPr>
        <w:rPr>
          <w:i/>
        </w:rPr>
      </w:pPr>
      <w:r w:rsidRPr="00D46125">
        <w:rPr>
          <w:b/>
          <w:i/>
        </w:rPr>
        <w:t xml:space="preserve">       </w:t>
      </w:r>
      <w:r w:rsidRPr="00D46125">
        <w:rPr>
          <w:i/>
        </w:rPr>
        <w:t>...................................., dnia ..................... 2021 roku</w:t>
      </w:r>
    </w:p>
    <w:sectPr w:rsidR="00A01FAF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FAF" w:rsidRDefault="00A01FAF">
      <w:r>
        <w:separator/>
      </w:r>
    </w:p>
  </w:endnote>
  <w:endnote w:type="continuationSeparator" w:id="0">
    <w:p w:rsidR="00A01FAF" w:rsidRDefault="00A01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FAF" w:rsidRDefault="00A01FAF">
      <w:r>
        <w:separator/>
      </w:r>
    </w:p>
  </w:footnote>
  <w:footnote w:type="continuationSeparator" w:id="0">
    <w:p w:rsidR="00A01FAF" w:rsidRDefault="00A01F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F" w:rsidRDefault="00A01FAF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Znak sprawy: FS.271.4.2021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64EE"/>
    <w:rsid w:val="000402D1"/>
    <w:rsid w:val="0014606D"/>
    <w:rsid w:val="001874C7"/>
    <w:rsid w:val="00194C7F"/>
    <w:rsid w:val="001D4984"/>
    <w:rsid w:val="001E100B"/>
    <w:rsid w:val="001E6FE0"/>
    <w:rsid w:val="0021519A"/>
    <w:rsid w:val="00322BE8"/>
    <w:rsid w:val="00363CE9"/>
    <w:rsid w:val="003E0FF8"/>
    <w:rsid w:val="004045BB"/>
    <w:rsid w:val="0058748E"/>
    <w:rsid w:val="005D5D0E"/>
    <w:rsid w:val="006B199B"/>
    <w:rsid w:val="0074453E"/>
    <w:rsid w:val="007D6E3F"/>
    <w:rsid w:val="007F6F4E"/>
    <w:rsid w:val="00807E67"/>
    <w:rsid w:val="008E6EF9"/>
    <w:rsid w:val="00984210"/>
    <w:rsid w:val="009C3757"/>
    <w:rsid w:val="00A01FAF"/>
    <w:rsid w:val="00A709C9"/>
    <w:rsid w:val="00BE52E8"/>
    <w:rsid w:val="00C157D1"/>
    <w:rsid w:val="00C17033"/>
    <w:rsid w:val="00C33106"/>
    <w:rsid w:val="00C46127"/>
    <w:rsid w:val="00D27D2C"/>
    <w:rsid w:val="00D45740"/>
    <w:rsid w:val="00D46125"/>
    <w:rsid w:val="00D656E8"/>
    <w:rsid w:val="00DB72EF"/>
    <w:rsid w:val="00E00087"/>
    <w:rsid w:val="00F06230"/>
    <w:rsid w:val="00F203A3"/>
    <w:rsid w:val="00F7205D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3F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235</Words>
  <Characters>1414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</cp:revision>
  <dcterms:created xsi:type="dcterms:W3CDTF">2021-04-20T12:35:00Z</dcterms:created>
  <dcterms:modified xsi:type="dcterms:W3CDTF">2021-06-07T06:52:00Z</dcterms:modified>
</cp:coreProperties>
</file>